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73F92">
      <w:pPr>
        <w:suppressAutoHyphens/>
        <w:autoSpaceDN w:val="0"/>
        <w:spacing w:line="100" w:lineRule="atLeast"/>
        <w:ind w:left="4254" w:firstLine="424"/>
        <w:jc w:val="both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A2764B" w:rsidRPr="00A2764B">
        <w:t xml:space="preserve"> </w:t>
      </w:r>
      <w:r w:rsidR="00F52E84" w:rsidRPr="00F52E84">
        <w:rPr>
          <w:rFonts w:eastAsia="Arial"/>
          <w:b/>
          <w:kern w:val="3"/>
          <w:sz w:val="24"/>
          <w:szCs w:val="24"/>
          <w:lang w:eastAsia="zh-CN"/>
        </w:rPr>
        <w:t>с. Красный Бор, ул. Строителей, д. 7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150E9" w:rsidRPr="008150E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A2764B">
        <w:rPr>
          <w:color w:val="000000"/>
          <w:kern w:val="3"/>
          <w:sz w:val="24"/>
          <w:szCs w:val="24"/>
          <w:lang w:eastAsia="zh-CN" w:bidi="hi-IN"/>
        </w:rPr>
        <w:t xml:space="preserve">фасада </w:t>
      </w:r>
      <w:r w:rsidR="00A2764B" w:rsidRPr="00A2764B">
        <w:rPr>
          <w:b/>
          <w:color w:val="000000"/>
          <w:kern w:val="3"/>
          <w:sz w:val="24"/>
          <w:szCs w:val="24"/>
          <w:lang w:eastAsia="zh-CN" w:bidi="hi-IN"/>
        </w:rPr>
        <w:t>5 456 250,07</w:t>
      </w:r>
      <w:r w:rsidR="00A2764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2764B" w:rsidRPr="00A2764B">
        <w:rPr>
          <w:b/>
          <w:bCs/>
          <w:color w:val="000000"/>
          <w:kern w:val="3"/>
          <w:sz w:val="24"/>
          <w:szCs w:val="24"/>
          <w:lang w:eastAsia="zh-CN" w:bidi="hi-IN"/>
        </w:rPr>
        <w:t>230 952,00</w:t>
      </w:r>
      <w:r w:rsidR="00A2764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A2764B" w:rsidRPr="00A2764B">
        <w:rPr>
          <w:b/>
          <w:color w:val="000000"/>
          <w:kern w:val="3"/>
          <w:sz w:val="24"/>
          <w:szCs w:val="24"/>
          <w:lang w:eastAsia="zh-CN" w:bidi="hi-IN"/>
        </w:rPr>
        <w:t>86 607,14</w:t>
      </w:r>
      <w:r w:rsidR="00A2764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614E"/>
    <w:rsid w:val="00237AD9"/>
    <w:rsid w:val="002421EF"/>
    <w:rsid w:val="0024528C"/>
    <w:rsid w:val="00246EAC"/>
    <w:rsid w:val="00263D3B"/>
    <w:rsid w:val="00264EFC"/>
    <w:rsid w:val="002662BA"/>
    <w:rsid w:val="00272879"/>
    <w:rsid w:val="0027463C"/>
    <w:rsid w:val="00274A0F"/>
    <w:rsid w:val="00276F4A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54A22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150E9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2764B"/>
    <w:rsid w:val="00A40169"/>
    <w:rsid w:val="00A40B2D"/>
    <w:rsid w:val="00A41BAA"/>
    <w:rsid w:val="00A45A87"/>
    <w:rsid w:val="00A467C9"/>
    <w:rsid w:val="00A5189F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3F92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2816"/>
    <w:rsid w:val="00D7398C"/>
    <w:rsid w:val="00D866DE"/>
    <w:rsid w:val="00D93168"/>
    <w:rsid w:val="00D97D60"/>
    <w:rsid w:val="00DA196F"/>
    <w:rsid w:val="00DA2921"/>
    <w:rsid w:val="00DA56DA"/>
    <w:rsid w:val="00DB0797"/>
    <w:rsid w:val="00DB18B5"/>
    <w:rsid w:val="00DB6E53"/>
    <w:rsid w:val="00DD38A5"/>
    <w:rsid w:val="00DE4388"/>
    <w:rsid w:val="00DE536A"/>
    <w:rsid w:val="00DF2C2D"/>
    <w:rsid w:val="00E04491"/>
    <w:rsid w:val="00E15DD9"/>
    <w:rsid w:val="00E224A0"/>
    <w:rsid w:val="00E27A27"/>
    <w:rsid w:val="00E329C7"/>
    <w:rsid w:val="00E433A4"/>
    <w:rsid w:val="00E504AE"/>
    <w:rsid w:val="00E53016"/>
    <w:rsid w:val="00E53F70"/>
    <w:rsid w:val="00E66D89"/>
    <w:rsid w:val="00E86CE0"/>
    <w:rsid w:val="00EA0B6C"/>
    <w:rsid w:val="00EA1747"/>
    <w:rsid w:val="00EB3727"/>
    <w:rsid w:val="00EB510D"/>
    <w:rsid w:val="00EC5D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2E84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CAF1B-5A6A-4179-AA99-819BC2E4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2024-06-18T12:29:00Z</dcterms:created>
  <dcterms:modified xsi:type="dcterms:W3CDTF">2024-07-01T10:22:00Z</dcterms:modified>
</cp:coreProperties>
</file>